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B4789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舞钢市广源堂大药房用工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6A8693B5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舞钢市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广源堂大药房连锁有限公司</w:t>
      </w:r>
    </w:p>
    <w:p w14:paraId="5CDCAB2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成立于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2014年，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发展到了十八家分店的规模，遍布舞钢各个乡镇，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薪资待遇良好。</w:t>
      </w:r>
    </w:p>
    <w:p w14:paraId="78A30C82">
      <w:pPr>
        <w:spacing w:line="600" w:lineRule="exact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连锁有限公司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5E0341A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医药行业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1F6B706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王泉城</w:t>
      </w:r>
    </w:p>
    <w:p w14:paraId="02D7A3C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18503751333 </w:t>
      </w:r>
    </w:p>
    <w:p w14:paraId="45F398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fldChar w:fldCharType="begin"/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instrText xml:space="preserve"> HYPERLINK "mailto:401460540@qq.com" </w:instrTex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fldChar w:fldCharType="separate"/>
      </w:r>
      <w:r>
        <w:rPr>
          <w:rStyle w:val="4"/>
          <w:rFonts w:hint="eastAsia" w:ascii="华文中宋" w:hAnsi="华文中宋" w:eastAsia="华文中宋"/>
          <w:b/>
          <w:sz w:val="28"/>
          <w:szCs w:val="28"/>
          <w:lang w:val="en-US" w:eastAsia="zh-CN"/>
        </w:rPr>
        <w:t>401460540@qq.com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fldChar w:fldCharType="end"/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</w:t>
      </w:r>
    </w:p>
    <w:p w14:paraId="5D864C8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7018F8D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店长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2名（会操作电脑软件，善于沟通）</w:t>
      </w:r>
    </w:p>
    <w:p w14:paraId="44D348B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设备维修员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1名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（会操作设备以及懂得简单维修）</w:t>
      </w:r>
    </w:p>
    <w:p w14:paraId="34B1B34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bookmarkStart w:id="0" w:name="_GoBack"/>
      <w:bookmarkEnd w:id="0"/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店员数名（形象好，气质佳，善于沟通）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</w:t>
      </w:r>
    </w:p>
    <w:p w14:paraId="4E48CAE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面议</w:t>
      </w:r>
    </w:p>
    <w:p w14:paraId="15A01B45">
      <w:pPr>
        <w:numPr>
          <w:numId w:val="0"/>
        </w:numPr>
        <w:ind w:left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</w:p>
    <w:p w14:paraId="5AE63FB7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缴纳五险；</w:t>
      </w:r>
    </w:p>
    <w:p w14:paraId="5C5EED4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有固定假期，定期团建。</w:t>
      </w:r>
    </w:p>
    <w:p w14:paraId="3D602963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舞钢市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广源堂大药房连锁有限公司</w:t>
      </w:r>
    </w:p>
    <w:p w14:paraId="6EE9D58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</w:t>
      </w:r>
    </w:p>
    <w:p w14:paraId="1FE3FA1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5C2DDFA6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1ABF604D"/>
    <w:rsid w:val="21681610"/>
    <w:rsid w:val="26E848A3"/>
    <w:rsid w:val="320F470F"/>
    <w:rsid w:val="325F0F01"/>
    <w:rsid w:val="338C0DA0"/>
    <w:rsid w:val="419B0120"/>
    <w:rsid w:val="434A1D5F"/>
    <w:rsid w:val="434D53A5"/>
    <w:rsid w:val="4B972761"/>
    <w:rsid w:val="4F421746"/>
    <w:rsid w:val="537C75C9"/>
    <w:rsid w:val="548250F0"/>
    <w:rsid w:val="55C83F55"/>
    <w:rsid w:val="58DB6CD4"/>
    <w:rsid w:val="5E7B6072"/>
    <w:rsid w:val="65DA0BB2"/>
    <w:rsid w:val="67137642"/>
    <w:rsid w:val="694C29AA"/>
    <w:rsid w:val="6D066BB0"/>
    <w:rsid w:val="6D535020"/>
    <w:rsid w:val="6E8D1AC5"/>
    <w:rsid w:val="71466CD7"/>
    <w:rsid w:val="7DDB8A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greatwall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236</Words>
  <Characters>264</Characters>
  <Lines>0</Lines>
  <Paragraphs>0</Paragraphs>
  <TotalTime>2</TotalTime>
  <ScaleCrop>false</ScaleCrop>
  <LinksUpToDate>false</LinksUpToDate>
  <CharactersWithSpaces>344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2018-09-18T21:30:00Z</dcterms:created>
  <dc:creator>Administrator</dc:creator>
  <cp:lastModifiedBy>赵悠然</cp:lastModifiedBy>
  <dcterms:modified xsi:type="dcterms:W3CDTF">2026-01-22T08:26:07Z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47FFB6A5FDB846DFBBEC33ACBF8F5CCD_13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